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5AB" w:rsidRDefault="009A35AB" w:rsidP="00573F7C">
      <w:pPr>
        <w:ind w:left="540" w:right="-1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Ориентировка</w:t>
      </w:r>
    </w:p>
    <w:p w:rsidR="009A35AB" w:rsidRPr="000D3A5B" w:rsidRDefault="009A35AB" w:rsidP="00573F7C">
      <w:pPr>
        <w:ind w:left="540" w:right="-180"/>
        <w:jc w:val="center"/>
        <w:rPr>
          <w:b/>
          <w:sz w:val="32"/>
          <w:szCs w:val="32"/>
        </w:rPr>
      </w:pPr>
    </w:p>
    <w:p w:rsidR="009A35AB" w:rsidRPr="00F72A4D" w:rsidRDefault="009A35AB" w:rsidP="00573F7C">
      <w:pPr>
        <w:ind w:left="540" w:right="-180"/>
        <w:jc w:val="center"/>
        <w:rPr>
          <w:b/>
          <w:sz w:val="28"/>
          <w:szCs w:val="28"/>
        </w:rPr>
      </w:pPr>
      <w:r w:rsidRPr="00F72A4D">
        <w:rPr>
          <w:b/>
        </w:rPr>
        <w:t>ТИТОВ СЕРГЕЙ ПАВЛОВИЧ</w:t>
      </w:r>
    </w:p>
    <w:p w:rsidR="009A35AB" w:rsidRDefault="009A35AB" w:rsidP="003A421B">
      <w:pPr>
        <w:ind w:left="540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-21.8pt;margin-top:16.45pt;width:184.55pt;height:186.1pt;z-index:-251658240;visibility:visible" wrapcoords="-176 -174 -176 21687 21776 21687 21776 -174 -176 -174" stroked="t" strokecolor="windowText" strokeweight="1.5pt">
            <v:imagedata r:id="rId4" o:title="" croptop="10988f" cropbottom="17885f" cropleft="8396f" cropright="8638f"/>
            <w10:wrap type="through"/>
          </v:shape>
        </w:pict>
      </w:r>
    </w:p>
    <w:p w:rsidR="009A35AB" w:rsidRPr="001E4D00" w:rsidRDefault="009A35AB" w:rsidP="00F72A4D">
      <w:pPr>
        <w:ind w:left="540"/>
        <w:rPr>
          <w:b/>
        </w:rPr>
      </w:pP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>: 03.03.2000</w:t>
      </w:r>
    </w:p>
    <w:p w:rsidR="009A35AB" w:rsidRDefault="009A35AB" w:rsidP="003A421B"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>г.Сургут</w:t>
      </w:r>
    </w:p>
    <w:p w:rsidR="009A35AB" w:rsidRPr="00F92910" w:rsidRDefault="009A35AB" w:rsidP="003A421B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школа № 2»</w:t>
      </w:r>
    </w:p>
    <w:p w:rsidR="009A35AB" w:rsidRDefault="009A35AB" w:rsidP="003A421B"/>
    <w:p w:rsidR="009A35AB" w:rsidRPr="00B033F9" w:rsidRDefault="009A35AB" w:rsidP="00807E6F">
      <w:pPr>
        <w:ind w:right="113"/>
        <w:rPr>
          <w:sz w:val="28"/>
          <w:szCs w:val="28"/>
        </w:rPr>
      </w:pPr>
      <w:bookmarkStart w:id="0" w:name="_GoBack"/>
      <w:r w:rsidRPr="00B033F9">
        <w:rPr>
          <w:b/>
          <w:sz w:val="28"/>
          <w:szCs w:val="28"/>
        </w:rPr>
        <w:t>Приметы:</w:t>
      </w:r>
      <w:r w:rsidRPr="00B033F9">
        <w:rPr>
          <w:sz w:val="28"/>
          <w:szCs w:val="28"/>
        </w:rPr>
        <w:t xml:space="preserve"> рост около </w:t>
      </w:r>
      <w:smartTag w:uri="urn:schemas-microsoft-com:office:smarttags" w:element="metricconverter">
        <w:smartTagPr>
          <w:attr w:name="ProductID" w:val="165 см"/>
        </w:smartTagPr>
        <w:r>
          <w:rPr>
            <w:sz w:val="28"/>
            <w:szCs w:val="28"/>
          </w:rPr>
          <w:t xml:space="preserve">165 </w:t>
        </w:r>
        <w:r w:rsidRPr="00B033F9">
          <w:rPr>
            <w:sz w:val="28"/>
            <w:szCs w:val="28"/>
          </w:rPr>
          <w:t>см</w:t>
        </w:r>
      </w:smartTag>
      <w:r w:rsidRPr="00B033F9">
        <w:rPr>
          <w:sz w:val="28"/>
          <w:szCs w:val="28"/>
        </w:rPr>
        <w:t xml:space="preserve">, </w:t>
      </w:r>
      <w:r>
        <w:rPr>
          <w:sz w:val="28"/>
          <w:szCs w:val="28"/>
        </w:rPr>
        <w:t>среднего</w:t>
      </w:r>
      <w:r w:rsidRPr="00B033F9">
        <w:rPr>
          <w:sz w:val="28"/>
          <w:szCs w:val="28"/>
        </w:rPr>
        <w:t xml:space="preserve"> телосложения, глазасерые, волосы </w:t>
      </w:r>
      <w:r>
        <w:rPr>
          <w:sz w:val="28"/>
          <w:szCs w:val="28"/>
        </w:rPr>
        <w:t>темные.</w:t>
      </w:r>
    </w:p>
    <w:p w:rsidR="009A35AB" w:rsidRPr="00E50E08" w:rsidRDefault="009A35AB" w:rsidP="00807E6F">
      <w:pPr>
        <w:pStyle w:val="BodyText"/>
        <w:ind w:left="3540" w:hanging="3540"/>
        <w:rPr>
          <w:lang w:val="ru-RU"/>
        </w:rPr>
      </w:pPr>
      <w:r w:rsidRPr="00E50E08">
        <w:rPr>
          <w:b/>
          <w:szCs w:val="28"/>
          <w:lang w:val="ru-RU"/>
        </w:rPr>
        <w:t>Был одет:</w:t>
      </w:r>
      <w:r w:rsidRPr="00E50E08">
        <w:rPr>
          <w:szCs w:val="28"/>
          <w:lang w:val="ru-RU"/>
        </w:rPr>
        <w:t xml:space="preserve">  в </w:t>
      </w:r>
      <w:r>
        <w:rPr>
          <w:szCs w:val="28"/>
          <w:lang w:val="ru-RU"/>
        </w:rPr>
        <w:t>серую олимпийку</w:t>
      </w:r>
      <w:r w:rsidRPr="00E50E08">
        <w:rPr>
          <w:szCs w:val="28"/>
          <w:lang w:val="ru-RU"/>
        </w:rPr>
        <w:t xml:space="preserve">,  </w:t>
      </w:r>
      <w:r>
        <w:rPr>
          <w:szCs w:val="28"/>
          <w:lang w:val="ru-RU"/>
        </w:rPr>
        <w:t xml:space="preserve">синие </w:t>
      </w:r>
      <w:r w:rsidRPr="00E50E08">
        <w:rPr>
          <w:szCs w:val="28"/>
          <w:lang w:val="ru-RU"/>
        </w:rPr>
        <w:t xml:space="preserve"> спортивные брюки, на ногах – </w:t>
      </w:r>
      <w:r>
        <w:rPr>
          <w:szCs w:val="28"/>
          <w:lang w:val="ru-RU"/>
        </w:rPr>
        <w:t>кроссовки.</w:t>
      </w:r>
    </w:p>
    <w:bookmarkEnd w:id="0"/>
    <w:p w:rsidR="009A35AB" w:rsidRPr="004E6CFC" w:rsidRDefault="009A35AB" w:rsidP="003A421B">
      <w:pPr>
        <w:tabs>
          <w:tab w:val="left" w:pos="4140"/>
        </w:tabs>
        <w:rPr>
          <w:sz w:val="16"/>
          <w:szCs w:val="16"/>
        </w:rPr>
      </w:pPr>
    </w:p>
    <w:p w:rsidR="009A35AB" w:rsidRPr="00573F7C" w:rsidRDefault="009A35AB" w:rsidP="003A421B"/>
    <w:p w:rsidR="009A35AB" w:rsidRPr="001742F6" w:rsidRDefault="009A35AB" w:rsidP="003A421B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9A35AB" w:rsidRDefault="009A35AB" w:rsidP="003A421B">
      <w:r w:rsidRPr="001742F6">
        <w:t xml:space="preserve"> (83462)</w:t>
      </w:r>
      <w:r>
        <w:t xml:space="preserve">  95-80-32, 95-80-39, 611790, 604822</w:t>
      </w:r>
    </w:p>
    <w:sectPr w:rsidR="009A35AB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20852"/>
    <w:rsid w:val="000339A3"/>
    <w:rsid w:val="000374A9"/>
    <w:rsid w:val="000A7F04"/>
    <w:rsid w:val="000B30CB"/>
    <w:rsid w:val="000D3A5B"/>
    <w:rsid w:val="000F79C8"/>
    <w:rsid w:val="001359FC"/>
    <w:rsid w:val="001742F6"/>
    <w:rsid w:val="001753B1"/>
    <w:rsid w:val="001E4D00"/>
    <w:rsid w:val="00214E9B"/>
    <w:rsid w:val="00281137"/>
    <w:rsid w:val="002A2DB3"/>
    <w:rsid w:val="00302DF9"/>
    <w:rsid w:val="00306EE0"/>
    <w:rsid w:val="00320DC8"/>
    <w:rsid w:val="003A421B"/>
    <w:rsid w:val="003A773F"/>
    <w:rsid w:val="004B5C2B"/>
    <w:rsid w:val="004D453D"/>
    <w:rsid w:val="004E6CFC"/>
    <w:rsid w:val="004F791A"/>
    <w:rsid w:val="00573F7C"/>
    <w:rsid w:val="005E783F"/>
    <w:rsid w:val="00610FE6"/>
    <w:rsid w:val="00624279"/>
    <w:rsid w:val="00632747"/>
    <w:rsid w:val="0066069B"/>
    <w:rsid w:val="006716E8"/>
    <w:rsid w:val="006F68EF"/>
    <w:rsid w:val="0072313E"/>
    <w:rsid w:val="007B53F9"/>
    <w:rsid w:val="007E2B53"/>
    <w:rsid w:val="00807E6F"/>
    <w:rsid w:val="008408FC"/>
    <w:rsid w:val="008F76AC"/>
    <w:rsid w:val="00902107"/>
    <w:rsid w:val="009072A3"/>
    <w:rsid w:val="009343E9"/>
    <w:rsid w:val="00937055"/>
    <w:rsid w:val="00964CC0"/>
    <w:rsid w:val="0098013B"/>
    <w:rsid w:val="009A35AB"/>
    <w:rsid w:val="009B513E"/>
    <w:rsid w:val="009E14FF"/>
    <w:rsid w:val="009E79B8"/>
    <w:rsid w:val="009F0922"/>
    <w:rsid w:val="00A47C72"/>
    <w:rsid w:val="00A57265"/>
    <w:rsid w:val="00AD626B"/>
    <w:rsid w:val="00B033F9"/>
    <w:rsid w:val="00B666CB"/>
    <w:rsid w:val="00B72C14"/>
    <w:rsid w:val="00BD1D77"/>
    <w:rsid w:val="00C360F9"/>
    <w:rsid w:val="00CB4747"/>
    <w:rsid w:val="00D2372C"/>
    <w:rsid w:val="00D577B3"/>
    <w:rsid w:val="00D831F3"/>
    <w:rsid w:val="00E02503"/>
    <w:rsid w:val="00E50E08"/>
    <w:rsid w:val="00E63C02"/>
    <w:rsid w:val="00EB66D2"/>
    <w:rsid w:val="00ED1FD2"/>
    <w:rsid w:val="00F56E73"/>
    <w:rsid w:val="00F72A4D"/>
    <w:rsid w:val="00F73212"/>
    <w:rsid w:val="00F81884"/>
    <w:rsid w:val="00F92910"/>
    <w:rsid w:val="00F95131"/>
    <w:rsid w:val="00FC261A"/>
    <w:rsid w:val="00FD2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573F7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59</Words>
  <Characters>338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2015-10-06T11:19:00Z</cp:lastPrinted>
  <dcterms:created xsi:type="dcterms:W3CDTF">2015-10-14T06:45:00Z</dcterms:created>
  <dcterms:modified xsi:type="dcterms:W3CDTF">2015-10-14T09:15:00Z</dcterms:modified>
</cp:coreProperties>
</file>